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5D050" w14:textId="117A8626" w:rsidR="00A22FC8" w:rsidRDefault="00A22FC8" w:rsidP="00A22FC8">
      <w:pPr>
        <w:pStyle w:val="NoSpacing"/>
        <w:jc w:val="right"/>
      </w:pPr>
      <w:r>
        <w:t>Name: __________________</w:t>
      </w:r>
    </w:p>
    <w:p w14:paraId="24791648" w14:textId="760CD8A2" w:rsidR="00A22FC8" w:rsidRDefault="00A22FC8" w:rsidP="00A22FC8">
      <w:pPr>
        <w:pStyle w:val="NoSpacing"/>
        <w:jc w:val="right"/>
      </w:pPr>
      <w:r>
        <w:t>Period: __________________</w:t>
      </w:r>
    </w:p>
    <w:p w14:paraId="65DFBF47" w14:textId="5DC9DB25" w:rsidR="0099427E" w:rsidRDefault="007918B2" w:rsidP="0099427E">
      <w:pPr>
        <w:pStyle w:val="Title"/>
      </w:pPr>
      <w:r>
        <w:t>Hay Equipment</w:t>
      </w:r>
      <w:r w:rsidR="00584A4F">
        <w:t xml:space="preserve"> ID Quiz</w:t>
      </w:r>
    </w:p>
    <w:p w14:paraId="0E4EEB19" w14:textId="17106C3F" w:rsidR="008D789E" w:rsidRDefault="00170E06" w:rsidP="008D789E">
      <w:r>
        <w:t>Instructions:</w:t>
      </w:r>
      <w:r w:rsidR="00346B3A">
        <w:t xml:space="preserve">  Write the name of each numbered item next to the number below.</w:t>
      </w:r>
    </w:p>
    <w:p w14:paraId="6C157018" w14:textId="77777777" w:rsidR="00D77520" w:rsidRDefault="00D77520" w:rsidP="008D789E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</w:tblGrid>
      <w:tr w:rsidR="00346B3A" w14:paraId="0C692F65" w14:textId="77777777" w:rsidTr="00D77520">
        <w:tc>
          <w:tcPr>
            <w:tcW w:w="4320" w:type="dxa"/>
          </w:tcPr>
          <w:p w14:paraId="57418DA0" w14:textId="2798415E" w:rsidR="00346B3A" w:rsidRDefault="00346B3A" w:rsidP="00346B3A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4D868765" w14:textId="77777777" w:rsidTr="00D77520">
        <w:tc>
          <w:tcPr>
            <w:tcW w:w="4320" w:type="dxa"/>
          </w:tcPr>
          <w:p w14:paraId="3A4BDF0D" w14:textId="2ED25600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4D2B1D71" w14:textId="77777777" w:rsidTr="00D77520">
        <w:tc>
          <w:tcPr>
            <w:tcW w:w="4320" w:type="dxa"/>
          </w:tcPr>
          <w:p w14:paraId="3D051611" w14:textId="09647650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107A81C3" w14:textId="77777777" w:rsidTr="00D77520">
        <w:tc>
          <w:tcPr>
            <w:tcW w:w="4320" w:type="dxa"/>
          </w:tcPr>
          <w:p w14:paraId="0A156899" w14:textId="32F8AD24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193D65BD" w14:textId="77777777" w:rsidTr="00D77520">
        <w:tc>
          <w:tcPr>
            <w:tcW w:w="4320" w:type="dxa"/>
          </w:tcPr>
          <w:p w14:paraId="46D0E27E" w14:textId="54CCB1C0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2CC3A18F" w14:textId="77777777" w:rsidTr="00D77520">
        <w:tc>
          <w:tcPr>
            <w:tcW w:w="4320" w:type="dxa"/>
          </w:tcPr>
          <w:p w14:paraId="6374B64F" w14:textId="6B6815B2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674C546F" w14:textId="77777777" w:rsidTr="00D77520">
        <w:tc>
          <w:tcPr>
            <w:tcW w:w="4320" w:type="dxa"/>
          </w:tcPr>
          <w:p w14:paraId="6819B50D" w14:textId="2FAFF98F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512499BC" w14:textId="77777777" w:rsidTr="00D77520">
        <w:tc>
          <w:tcPr>
            <w:tcW w:w="4320" w:type="dxa"/>
          </w:tcPr>
          <w:p w14:paraId="765018F6" w14:textId="2B7F78BA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79E23002" w14:textId="77777777" w:rsidTr="00D77520">
        <w:tc>
          <w:tcPr>
            <w:tcW w:w="4320" w:type="dxa"/>
          </w:tcPr>
          <w:p w14:paraId="042A9F7C" w14:textId="4C8FB766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2CF9BAD1" w14:textId="77777777" w:rsidTr="00D77520">
        <w:tc>
          <w:tcPr>
            <w:tcW w:w="4320" w:type="dxa"/>
          </w:tcPr>
          <w:p w14:paraId="7558C71E" w14:textId="5FD59DD7" w:rsidR="00D77520" w:rsidRDefault="00D77520" w:rsidP="00D77520">
            <w:pPr>
              <w:pStyle w:val="ListParagraph"/>
              <w:numPr>
                <w:ilvl w:val="0"/>
                <w:numId w:val="45"/>
              </w:numPr>
              <w:spacing w:line="480" w:lineRule="auto"/>
              <w:ind w:hanging="720"/>
            </w:pPr>
            <w:r>
              <w:t>______________________________</w:t>
            </w:r>
          </w:p>
        </w:tc>
      </w:tr>
      <w:tr w:rsidR="00D77520" w14:paraId="03465831" w14:textId="77777777" w:rsidTr="00D77520">
        <w:tc>
          <w:tcPr>
            <w:tcW w:w="4320" w:type="dxa"/>
          </w:tcPr>
          <w:p w14:paraId="0380C197" w14:textId="23E9109B" w:rsidR="00D77520" w:rsidRDefault="00D77520" w:rsidP="007918B2">
            <w:pPr>
              <w:pStyle w:val="ListParagraph"/>
              <w:spacing w:line="480" w:lineRule="auto"/>
            </w:pPr>
          </w:p>
        </w:tc>
      </w:tr>
      <w:tr w:rsidR="00D77520" w14:paraId="527EFEB0" w14:textId="77777777" w:rsidTr="00D77520">
        <w:tc>
          <w:tcPr>
            <w:tcW w:w="4320" w:type="dxa"/>
          </w:tcPr>
          <w:p w14:paraId="3CB20AC5" w14:textId="3F2ECEF1" w:rsidR="00D77520" w:rsidRDefault="00D77520" w:rsidP="007918B2">
            <w:pPr>
              <w:pStyle w:val="ListParagraph"/>
              <w:spacing w:line="480" w:lineRule="auto"/>
            </w:pPr>
          </w:p>
        </w:tc>
      </w:tr>
      <w:tr w:rsidR="00D77520" w14:paraId="464972C7" w14:textId="77777777" w:rsidTr="00D77520">
        <w:tc>
          <w:tcPr>
            <w:tcW w:w="4320" w:type="dxa"/>
          </w:tcPr>
          <w:p w14:paraId="6CFD908F" w14:textId="01C5DC14" w:rsidR="00D77520" w:rsidRDefault="00D77520" w:rsidP="007918B2">
            <w:pPr>
              <w:spacing w:line="480" w:lineRule="auto"/>
            </w:pPr>
          </w:p>
        </w:tc>
      </w:tr>
      <w:tr w:rsidR="00D77520" w14:paraId="2E368FAF" w14:textId="77777777" w:rsidTr="00D77520">
        <w:tc>
          <w:tcPr>
            <w:tcW w:w="4320" w:type="dxa"/>
          </w:tcPr>
          <w:p w14:paraId="0AC51FA7" w14:textId="1E98ADA8" w:rsidR="00D77520" w:rsidRDefault="00D77520" w:rsidP="007918B2">
            <w:pPr>
              <w:pStyle w:val="ListParagraph"/>
              <w:spacing w:line="480" w:lineRule="auto"/>
            </w:pPr>
          </w:p>
        </w:tc>
      </w:tr>
      <w:tr w:rsidR="00D77520" w14:paraId="29E99BC0" w14:textId="77777777" w:rsidTr="00D77520">
        <w:tc>
          <w:tcPr>
            <w:tcW w:w="4320" w:type="dxa"/>
          </w:tcPr>
          <w:p w14:paraId="7E330403" w14:textId="624AB6F6" w:rsidR="00D77520" w:rsidRDefault="00D77520" w:rsidP="007918B2">
            <w:pPr>
              <w:pStyle w:val="ListParagraph"/>
              <w:spacing w:line="480" w:lineRule="auto"/>
            </w:pPr>
          </w:p>
        </w:tc>
      </w:tr>
    </w:tbl>
    <w:p w14:paraId="2771193D" w14:textId="77777777" w:rsidR="00066C6D" w:rsidRPr="00066C6D" w:rsidRDefault="00066C6D" w:rsidP="00A216A7"/>
    <w:sectPr w:rsidR="00066C6D" w:rsidRPr="00066C6D" w:rsidSect="00346B3A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19042" w14:textId="77777777" w:rsidR="004364EA" w:rsidRDefault="004364EA" w:rsidP="00CD71D0">
      <w:pPr>
        <w:spacing w:after="0" w:line="240" w:lineRule="auto"/>
      </w:pPr>
      <w:r>
        <w:separator/>
      </w:r>
    </w:p>
  </w:endnote>
  <w:endnote w:type="continuationSeparator" w:id="0">
    <w:p w14:paraId="63C5ADED" w14:textId="77777777" w:rsidR="004364EA" w:rsidRDefault="004364EA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0D1FD856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584A4F">
      <w:rPr>
        <w:noProof/>
      </w:rPr>
      <w:t>10/10/2022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E9FF6" w14:textId="77777777" w:rsidR="004364EA" w:rsidRDefault="004364EA" w:rsidP="00CD71D0">
      <w:pPr>
        <w:spacing w:after="0" w:line="240" w:lineRule="auto"/>
      </w:pPr>
      <w:r>
        <w:separator/>
      </w:r>
    </w:p>
  </w:footnote>
  <w:footnote w:type="continuationSeparator" w:id="0">
    <w:p w14:paraId="1AC38C05" w14:textId="77777777" w:rsidR="004364EA" w:rsidRDefault="004364EA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3C7A" w14:textId="4844CF28" w:rsidR="00CD71D0" w:rsidRDefault="00CD71D0">
    <w:pPr>
      <w:pStyle w:val="Header"/>
    </w:pPr>
    <w:r>
      <w:t xml:space="preserve">Oregon FFA </w:t>
    </w:r>
    <w:r>
      <w:tab/>
    </w:r>
    <w:r>
      <w:tab/>
      <w:t>Agricultural Mechanics</w:t>
    </w:r>
    <w:r w:rsidR="00B33EAF">
      <w:t xml:space="preserve"> Assessment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F2FCD"/>
    <w:multiLevelType w:val="hybridMultilevel"/>
    <w:tmpl w:val="1F7C2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1292A"/>
    <w:multiLevelType w:val="hybridMultilevel"/>
    <w:tmpl w:val="AEAA30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BE7DF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836C9C"/>
    <w:multiLevelType w:val="hybridMultilevel"/>
    <w:tmpl w:val="BEA44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C11A2"/>
    <w:multiLevelType w:val="hybridMultilevel"/>
    <w:tmpl w:val="5ABC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246A2"/>
    <w:multiLevelType w:val="hybridMultilevel"/>
    <w:tmpl w:val="DEBC5440"/>
    <w:lvl w:ilvl="0" w:tplc="826498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C2D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ECA2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27C3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82E8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428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D00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B85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CAA7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710286"/>
    <w:multiLevelType w:val="hybridMultilevel"/>
    <w:tmpl w:val="1DC8C8F0"/>
    <w:lvl w:ilvl="0" w:tplc="4EB86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08DA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20B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A01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DE3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5433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896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6C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E1A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EB6127B"/>
    <w:multiLevelType w:val="hybridMultilevel"/>
    <w:tmpl w:val="5AC6F7B6"/>
    <w:lvl w:ilvl="0" w:tplc="A16895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B8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CB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66B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EAB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E63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B24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32F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186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473416E"/>
    <w:multiLevelType w:val="hybridMultilevel"/>
    <w:tmpl w:val="CCB61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5A0A48"/>
    <w:multiLevelType w:val="hybridMultilevel"/>
    <w:tmpl w:val="403470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FAD6C5F"/>
    <w:multiLevelType w:val="hybridMultilevel"/>
    <w:tmpl w:val="7AEE9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B50900"/>
    <w:multiLevelType w:val="hybridMultilevel"/>
    <w:tmpl w:val="406CC5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F47706"/>
    <w:multiLevelType w:val="hybridMultilevel"/>
    <w:tmpl w:val="EE527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34721"/>
    <w:multiLevelType w:val="hybridMultilevel"/>
    <w:tmpl w:val="EC60CF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92382F"/>
    <w:multiLevelType w:val="hybridMultilevel"/>
    <w:tmpl w:val="574A32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54BA5"/>
    <w:multiLevelType w:val="hybridMultilevel"/>
    <w:tmpl w:val="56EC3190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C9759EE"/>
    <w:multiLevelType w:val="hybridMultilevel"/>
    <w:tmpl w:val="864EC3A0"/>
    <w:lvl w:ilvl="0" w:tplc="611005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5056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864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03D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4805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0EC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80B3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42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4FF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E0C4E8F"/>
    <w:multiLevelType w:val="hybridMultilevel"/>
    <w:tmpl w:val="3042BF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8E12D1"/>
    <w:multiLevelType w:val="hybridMultilevel"/>
    <w:tmpl w:val="132A78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466E8"/>
    <w:multiLevelType w:val="hybridMultilevel"/>
    <w:tmpl w:val="6030B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1A6C64"/>
    <w:multiLevelType w:val="hybridMultilevel"/>
    <w:tmpl w:val="EF786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C3EB6"/>
    <w:multiLevelType w:val="hybridMultilevel"/>
    <w:tmpl w:val="B4A6D9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4157E"/>
    <w:multiLevelType w:val="hybridMultilevel"/>
    <w:tmpl w:val="83B678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3857198F"/>
    <w:multiLevelType w:val="hybridMultilevel"/>
    <w:tmpl w:val="5F329B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3CEB3C91"/>
    <w:multiLevelType w:val="hybridMultilevel"/>
    <w:tmpl w:val="9774B3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E7D119D"/>
    <w:multiLevelType w:val="hybridMultilevel"/>
    <w:tmpl w:val="E66A0B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C63E73"/>
    <w:multiLevelType w:val="hybridMultilevel"/>
    <w:tmpl w:val="F7F62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6B15CD"/>
    <w:multiLevelType w:val="hybridMultilevel"/>
    <w:tmpl w:val="ABD825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0D0714"/>
    <w:multiLevelType w:val="hybridMultilevel"/>
    <w:tmpl w:val="728E4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8A1F75"/>
    <w:multiLevelType w:val="hybridMultilevel"/>
    <w:tmpl w:val="50C4F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3D009D"/>
    <w:multiLevelType w:val="hybridMultilevel"/>
    <w:tmpl w:val="F87C32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575C5C"/>
    <w:multiLevelType w:val="hybridMultilevel"/>
    <w:tmpl w:val="046C25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46064A"/>
    <w:multiLevelType w:val="hybridMultilevel"/>
    <w:tmpl w:val="E2B853AA"/>
    <w:lvl w:ilvl="0" w:tplc="49E06C88"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B40A96"/>
    <w:multiLevelType w:val="hybridMultilevel"/>
    <w:tmpl w:val="07E668E0"/>
    <w:lvl w:ilvl="0" w:tplc="41582C9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E2D0D"/>
    <w:multiLevelType w:val="hybridMultilevel"/>
    <w:tmpl w:val="ECC4BC62"/>
    <w:lvl w:ilvl="0" w:tplc="A4E8D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4C23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487D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8CA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AC3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A86A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50BC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66E7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D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4474F7D"/>
    <w:multiLevelType w:val="hybridMultilevel"/>
    <w:tmpl w:val="88C0C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2F13BF"/>
    <w:multiLevelType w:val="hybridMultilevel"/>
    <w:tmpl w:val="789469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D20351C"/>
    <w:multiLevelType w:val="hybridMultilevel"/>
    <w:tmpl w:val="50985D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220111"/>
    <w:multiLevelType w:val="hybridMultilevel"/>
    <w:tmpl w:val="2BDCE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1657EF"/>
    <w:multiLevelType w:val="hybridMultilevel"/>
    <w:tmpl w:val="6374BE24"/>
    <w:lvl w:ilvl="0" w:tplc="0BC02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C866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2675E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B0A9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A16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60C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42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22C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54D6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DA2B54"/>
    <w:multiLevelType w:val="hybridMultilevel"/>
    <w:tmpl w:val="0C08D2F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352355"/>
    <w:multiLevelType w:val="hybridMultilevel"/>
    <w:tmpl w:val="5A10A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54094F"/>
    <w:multiLevelType w:val="hybridMultilevel"/>
    <w:tmpl w:val="A56A5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C0781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3" w15:restartNumberingAfterBreak="0">
    <w:nsid w:val="7D5915C0"/>
    <w:multiLevelType w:val="hybridMultilevel"/>
    <w:tmpl w:val="2534B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601F9B"/>
    <w:multiLevelType w:val="hybridMultilevel"/>
    <w:tmpl w:val="6374F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702882">
    <w:abstractNumId w:val="43"/>
  </w:num>
  <w:num w:numId="2" w16cid:durableId="1529878714">
    <w:abstractNumId w:val="27"/>
  </w:num>
  <w:num w:numId="3" w16cid:durableId="129786770">
    <w:abstractNumId w:val="20"/>
  </w:num>
  <w:num w:numId="4" w16cid:durableId="796026400">
    <w:abstractNumId w:val="18"/>
  </w:num>
  <w:num w:numId="5" w16cid:durableId="563375710">
    <w:abstractNumId w:val="31"/>
  </w:num>
  <w:num w:numId="6" w16cid:durableId="1404639574">
    <w:abstractNumId w:val="34"/>
  </w:num>
  <w:num w:numId="7" w16cid:durableId="182985846">
    <w:abstractNumId w:val="19"/>
  </w:num>
  <w:num w:numId="8" w16cid:durableId="706873340">
    <w:abstractNumId w:val="38"/>
  </w:num>
  <w:num w:numId="9" w16cid:durableId="1547765356">
    <w:abstractNumId w:val="15"/>
  </w:num>
  <w:num w:numId="10" w16cid:durableId="657808495">
    <w:abstractNumId w:val="4"/>
  </w:num>
  <w:num w:numId="11" w16cid:durableId="690374265">
    <w:abstractNumId w:val="21"/>
  </w:num>
  <w:num w:numId="12" w16cid:durableId="1268731487">
    <w:abstractNumId w:val="35"/>
  </w:num>
  <w:num w:numId="13" w16cid:durableId="1754543380">
    <w:abstractNumId w:val="44"/>
  </w:num>
  <w:num w:numId="14" w16cid:durableId="590314840">
    <w:abstractNumId w:val="30"/>
  </w:num>
  <w:num w:numId="15" w16cid:durableId="374473746">
    <w:abstractNumId w:val="7"/>
  </w:num>
  <w:num w:numId="16" w16cid:durableId="1005090051">
    <w:abstractNumId w:val="6"/>
  </w:num>
  <w:num w:numId="17" w16cid:durableId="2090077136">
    <w:abstractNumId w:val="23"/>
  </w:num>
  <w:num w:numId="18" w16cid:durableId="845902968">
    <w:abstractNumId w:val="8"/>
  </w:num>
  <w:num w:numId="19" w16cid:durableId="125777078">
    <w:abstractNumId w:val="14"/>
  </w:num>
  <w:num w:numId="20" w16cid:durableId="392582206">
    <w:abstractNumId w:val="22"/>
  </w:num>
  <w:num w:numId="21" w16cid:durableId="698117659">
    <w:abstractNumId w:val="33"/>
  </w:num>
  <w:num w:numId="22" w16cid:durableId="563832992">
    <w:abstractNumId w:val="17"/>
  </w:num>
  <w:num w:numId="23" w16cid:durableId="1052118939">
    <w:abstractNumId w:val="11"/>
  </w:num>
  <w:num w:numId="24" w16cid:durableId="1510293542">
    <w:abstractNumId w:val="29"/>
  </w:num>
  <w:num w:numId="25" w16cid:durableId="859588766">
    <w:abstractNumId w:val="5"/>
  </w:num>
  <w:num w:numId="26" w16cid:durableId="898708286">
    <w:abstractNumId w:val="0"/>
  </w:num>
  <w:num w:numId="27" w16cid:durableId="1584610341">
    <w:abstractNumId w:val="13"/>
  </w:num>
  <w:num w:numId="28" w16cid:durableId="1842041494">
    <w:abstractNumId w:val="25"/>
  </w:num>
  <w:num w:numId="29" w16cid:durableId="505020667">
    <w:abstractNumId w:val="40"/>
  </w:num>
  <w:num w:numId="30" w16cid:durableId="468204689">
    <w:abstractNumId w:val="26"/>
  </w:num>
  <w:num w:numId="31" w16cid:durableId="1181700341">
    <w:abstractNumId w:val="10"/>
  </w:num>
  <w:num w:numId="32" w16cid:durableId="2123375830">
    <w:abstractNumId w:val="37"/>
  </w:num>
  <w:num w:numId="33" w16cid:durableId="162747258">
    <w:abstractNumId w:val="28"/>
  </w:num>
  <w:num w:numId="34" w16cid:durableId="1233271430">
    <w:abstractNumId w:val="39"/>
  </w:num>
  <w:num w:numId="35" w16cid:durableId="367996917">
    <w:abstractNumId w:val="24"/>
  </w:num>
  <w:num w:numId="36" w16cid:durableId="1985965217">
    <w:abstractNumId w:val="36"/>
  </w:num>
  <w:num w:numId="37" w16cid:durableId="1526868234">
    <w:abstractNumId w:val="16"/>
  </w:num>
  <w:num w:numId="38" w16cid:durableId="161284523">
    <w:abstractNumId w:val="12"/>
  </w:num>
  <w:num w:numId="39" w16cid:durableId="1402875581">
    <w:abstractNumId w:val="42"/>
  </w:num>
  <w:num w:numId="40" w16cid:durableId="180552263">
    <w:abstractNumId w:val="1"/>
  </w:num>
  <w:num w:numId="41" w16cid:durableId="396434885">
    <w:abstractNumId w:val="32"/>
  </w:num>
  <w:num w:numId="42" w16cid:durableId="1905330227">
    <w:abstractNumId w:val="3"/>
  </w:num>
  <w:num w:numId="43" w16cid:durableId="1103960456">
    <w:abstractNumId w:val="2"/>
  </w:num>
  <w:num w:numId="44" w16cid:durableId="1080561466">
    <w:abstractNumId w:val="41"/>
  </w:num>
  <w:num w:numId="45" w16cid:durableId="15669934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66C6D"/>
    <w:rsid w:val="00095BE9"/>
    <w:rsid w:val="000B127F"/>
    <w:rsid w:val="000E6131"/>
    <w:rsid w:val="00102AFC"/>
    <w:rsid w:val="00110861"/>
    <w:rsid w:val="00130F1F"/>
    <w:rsid w:val="00132629"/>
    <w:rsid w:val="001622D7"/>
    <w:rsid w:val="00170E06"/>
    <w:rsid w:val="00183F44"/>
    <w:rsid w:val="001A009B"/>
    <w:rsid w:val="001D03D2"/>
    <w:rsid w:val="00207B0D"/>
    <w:rsid w:val="00213D42"/>
    <w:rsid w:val="00266CF0"/>
    <w:rsid w:val="002673B6"/>
    <w:rsid w:val="002C28D2"/>
    <w:rsid w:val="002C4211"/>
    <w:rsid w:val="002E0F41"/>
    <w:rsid w:val="002E6EE9"/>
    <w:rsid w:val="002F5AAD"/>
    <w:rsid w:val="00346B3A"/>
    <w:rsid w:val="003A273B"/>
    <w:rsid w:val="003C5B2F"/>
    <w:rsid w:val="003D08B5"/>
    <w:rsid w:val="004337D6"/>
    <w:rsid w:val="004364EA"/>
    <w:rsid w:val="00464C0D"/>
    <w:rsid w:val="004A29E8"/>
    <w:rsid w:val="005629A8"/>
    <w:rsid w:val="00584A4F"/>
    <w:rsid w:val="005940BC"/>
    <w:rsid w:val="005B549F"/>
    <w:rsid w:val="005D16B1"/>
    <w:rsid w:val="005F1F41"/>
    <w:rsid w:val="005F79EB"/>
    <w:rsid w:val="0063305F"/>
    <w:rsid w:val="00654ECF"/>
    <w:rsid w:val="00672761"/>
    <w:rsid w:val="006A6900"/>
    <w:rsid w:val="006B18A7"/>
    <w:rsid w:val="00726CDC"/>
    <w:rsid w:val="00731912"/>
    <w:rsid w:val="007918B2"/>
    <w:rsid w:val="00807F4B"/>
    <w:rsid w:val="008D789E"/>
    <w:rsid w:val="00977AF9"/>
    <w:rsid w:val="0099427E"/>
    <w:rsid w:val="009A6739"/>
    <w:rsid w:val="00A1215C"/>
    <w:rsid w:val="00A216A7"/>
    <w:rsid w:val="00A22FC8"/>
    <w:rsid w:val="00A41A43"/>
    <w:rsid w:val="00A55D03"/>
    <w:rsid w:val="00A6043C"/>
    <w:rsid w:val="00A9258A"/>
    <w:rsid w:val="00AC1350"/>
    <w:rsid w:val="00B33EAF"/>
    <w:rsid w:val="00B572F7"/>
    <w:rsid w:val="00C04B4B"/>
    <w:rsid w:val="00C51E7E"/>
    <w:rsid w:val="00C61215"/>
    <w:rsid w:val="00C82016"/>
    <w:rsid w:val="00C92568"/>
    <w:rsid w:val="00CB404F"/>
    <w:rsid w:val="00CD71D0"/>
    <w:rsid w:val="00CE2A2C"/>
    <w:rsid w:val="00CE7C63"/>
    <w:rsid w:val="00CF1F6C"/>
    <w:rsid w:val="00D023A5"/>
    <w:rsid w:val="00D77520"/>
    <w:rsid w:val="00DC59D2"/>
    <w:rsid w:val="00E70329"/>
    <w:rsid w:val="00E75A06"/>
    <w:rsid w:val="00F44C6A"/>
    <w:rsid w:val="00FD4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4A4F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584A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84A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84A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rsid w:val="00584A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4A4F"/>
  </w:style>
  <w:style w:type="paragraph" w:styleId="ListParagraph">
    <w:name w:val="List Paragraph"/>
    <w:basedOn w:val="Normal"/>
    <w:uiPriority w:val="34"/>
    <w:qFormat/>
    <w:rsid w:val="00584A4F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584A4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584A4F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584A4F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84A4F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584A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4A4F"/>
  </w:style>
  <w:style w:type="paragraph" w:styleId="Footer">
    <w:name w:val="footer"/>
    <w:basedOn w:val="Normal"/>
    <w:link w:val="FooterChar"/>
    <w:uiPriority w:val="99"/>
    <w:unhideWhenUsed/>
    <w:rsid w:val="00584A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A4F"/>
  </w:style>
  <w:style w:type="character" w:customStyle="1" w:styleId="Heading2Char">
    <w:name w:val="Heading 2 Char"/>
    <w:basedOn w:val="DefaultParagraphFont"/>
    <w:link w:val="Heading2"/>
    <w:uiPriority w:val="9"/>
    <w:rsid w:val="00584A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84A4F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584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4A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4A4F"/>
    <w:rPr>
      <w:color w:val="605E5C"/>
      <w:shd w:val="clear" w:color="auto" w:fill="E1DFDD"/>
    </w:rPr>
  </w:style>
  <w:style w:type="paragraph" w:customStyle="1" w:styleId="Default">
    <w:name w:val="Default"/>
    <w:rsid w:val="00584A4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584A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4A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4A4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4A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4A4F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84A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williams\Downloads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1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2</cp:revision>
  <dcterms:created xsi:type="dcterms:W3CDTF">2022-10-12T08:21:00Z</dcterms:created>
  <dcterms:modified xsi:type="dcterms:W3CDTF">2022-10-12T08:21:00Z</dcterms:modified>
</cp:coreProperties>
</file>